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0DEBB05F"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B335D">
      <w:rPr>
        <w:noProof/>
        <w:kern w:val="2"/>
        <w:sz w:val="22"/>
        <w:szCs w:val="22"/>
        <w:lang w:val="en-US"/>
      </w:rPr>
      <w:t>2</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8123E"/>
    <w:rsid w:val="001B2EB7"/>
    <w:rsid w:val="001E0244"/>
    <w:rsid w:val="002A03FF"/>
    <w:rsid w:val="004A67D9"/>
    <w:rsid w:val="0060776F"/>
    <w:rsid w:val="006B335D"/>
    <w:rsid w:val="006D59D1"/>
    <w:rsid w:val="00704CA1"/>
    <w:rsid w:val="007D0D83"/>
    <w:rsid w:val="00872E9C"/>
    <w:rsid w:val="00876BBA"/>
    <w:rsid w:val="00960963"/>
    <w:rsid w:val="00962C24"/>
    <w:rsid w:val="00D25237"/>
    <w:rsid w:val="00D45735"/>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58d86aa-8fe5-4539-8203-03c44674af5d"/>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F9083803</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2025-10-17T07:39:00Z</dcterms:created>
  <dcterms:modified xsi:type="dcterms:W3CDTF">2025-10-17T07:39:00Z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